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F3" w:rsidRPr="00310DC1" w:rsidRDefault="00CB49F3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CB49F3" w:rsidRPr="00DB72EF" w:rsidRDefault="00CB49F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B49F3" w:rsidRPr="00DB72EF" w:rsidRDefault="00CB49F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B49F3" w:rsidRPr="00DB72EF" w:rsidRDefault="00CB49F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B49F3" w:rsidRPr="00DB72EF" w:rsidRDefault="00CB49F3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CB49F3" w:rsidRPr="00DB72EF" w:rsidRDefault="00CB49F3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CB49F3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CB49F3" w:rsidRPr="00DB72EF" w:rsidRDefault="00CB49F3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CB49F3" w:rsidRDefault="00CB49F3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CB49F3" w:rsidRPr="00DB72EF" w:rsidRDefault="00CB49F3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CB49F3" w:rsidRPr="00DB72EF" w:rsidRDefault="00CB49F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CB49F3" w:rsidRPr="00DB72EF" w:rsidRDefault="00CB49F3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CB49F3" w:rsidRPr="00DB72EF" w:rsidRDefault="00CB49F3">
      <w:pPr>
        <w:autoSpaceDE/>
        <w:jc w:val="both"/>
        <w:rPr>
          <w:b/>
          <w:i/>
          <w:color w:val="auto"/>
          <w:lang w:eastAsia="ar-SA"/>
        </w:rPr>
      </w:pPr>
    </w:p>
    <w:p w:rsidR="00CB49F3" w:rsidRDefault="00CB49F3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CB49F3" w:rsidRDefault="00CB49F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CB49F3" w:rsidRPr="00DB72EF" w:rsidRDefault="00CB49F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B49F3" w:rsidRPr="00DB72EF" w:rsidRDefault="00CB49F3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CB49F3" w:rsidRPr="00DB72EF" w:rsidRDefault="00CB49F3" w:rsidP="00E266AA">
      <w:pPr>
        <w:autoSpaceDE/>
        <w:rPr>
          <w:i/>
          <w:color w:val="auto"/>
          <w:lang w:eastAsia="ar-SA"/>
        </w:rPr>
      </w:pPr>
    </w:p>
    <w:p w:rsidR="00CB49F3" w:rsidRDefault="00CB49F3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CB49F3" w:rsidRPr="00D129FC" w:rsidRDefault="00CB49F3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CB49F3" w:rsidRPr="00B275A6" w:rsidRDefault="00CB49F3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CB49F3" w:rsidRPr="00310DC1" w:rsidRDefault="00CB49F3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 w:rsidRPr="00923391">
        <w:rPr>
          <w:b/>
          <w:bCs/>
          <w:sz w:val="28"/>
          <w:szCs w:val="28"/>
          <w:lang w:eastAsia="pl-PL"/>
        </w:rPr>
        <w:t xml:space="preserve">Budowa </w:t>
      </w:r>
      <w:r>
        <w:rPr>
          <w:b/>
          <w:bCs/>
          <w:sz w:val="28"/>
          <w:szCs w:val="28"/>
          <w:lang w:eastAsia="pl-PL"/>
        </w:rPr>
        <w:t xml:space="preserve">drogi ul. Jantara w Strzyżewicach i przebudowa drogi ul. Nowej </w:t>
      </w:r>
      <w:r>
        <w:rPr>
          <w:b/>
          <w:bCs/>
          <w:sz w:val="28"/>
          <w:szCs w:val="28"/>
          <w:lang w:eastAsia="pl-PL"/>
        </w:rPr>
        <w:br/>
        <w:t>w Długiem  Starem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CB49F3" w:rsidRPr="00E23FD0" w:rsidRDefault="00CB49F3">
      <w:pPr>
        <w:autoSpaceDE/>
        <w:jc w:val="both"/>
        <w:rPr>
          <w:color w:val="auto"/>
          <w:lang w:eastAsia="ar-SA"/>
        </w:rPr>
      </w:pPr>
    </w:p>
    <w:p w:rsidR="00CB49F3" w:rsidRPr="00DB72EF" w:rsidRDefault="00CB49F3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CB49F3" w:rsidRPr="00DB72EF" w:rsidRDefault="00CB49F3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CB49F3" w:rsidRPr="00DB72EF" w:rsidRDefault="00CB49F3">
      <w:pPr>
        <w:autoSpaceDE/>
        <w:jc w:val="both"/>
        <w:rPr>
          <w:lang w:eastAsia="ar-SA"/>
        </w:rPr>
      </w:pPr>
    </w:p>
    <w:p w:rsidR="00CB49F3" w:rsidRPr="00DB72EF" w:rsidRDefault="00CB49F3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CB49F3" w:rsidRPr="00FF406D" w:rsidRDefault="00CB49F3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CB49F3" w:rsidRPr="00DB72EF" w:rsidRDefault="00CB49F3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CB49F3" w:rsidRPr="002A3B44" w:rsidRDefault="00CB49F3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CB49F3" w:rsidRDefault="00CB49F3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CB49F3" w:rsidRDefault="00CB49F3" w:rsidP="00310DC1">
      <w:pPr>
        <w:jc w:val="both"/>
        <w:rPr>
          <w:b/>
          <w:i/>
          <w:color w:val="auto"/>
          <w:lang w:eastAsia="ar-SA"/>
        </w:rPr>
      </w:pPr>
    </w:p>
    <w:p w:rsidR="00CB49F3" w:rsidRDefault="00CB49F3" w:rsidP="00310DC1">
      <w:pPr>
        <w:jc w:val="both"/>
        <w:rPr>
          <w:b/>
          <w:i/>
          <w:color w:val="FF0000"/>
          <w:lang w:eastAsia="ar-SA"/>
        </w:rPr>
      </w:pPr>
    </w:p>
    <w:p w:rsidR="00CB49F3" w:rsidRDefault="00CB49F3" w:rsidP="00310DC1">
      <w:pPr>
        <w:jc w:val="both"/>
        <w:rPr>
          <w:b/>
          <w:i/>
          <w:color w:val="FF0000"/>
          <w:lang w:eastAsia="ar-SA"/>
        </w:rPr>
      </w:pPr>
    </w:p>
    <w:p w:rsidR="00CB49F3" w:rsidRPr="00581979" w:rsidRDefault="00CB49F3" w:rsidP="00581979">
      <w:pPr>
        <w:jc w:val="both"/>
        <w:rPr>
          <w:b/>
          <w:i/>
          <w:color w:val="FF0000"/>
          <w:lang w:eastAsia="ar-SA"/>
        </w:rPr>
      </w:pPr>
    </w:p>
    <w:p w:rsidR="00CB49F3" w:rsidRPr="00581979" w:rsidRDefault="00CB49F3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CB49F3" w:rsidRPr="00581979" w:rsidRDefault="00CB49F3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CB49F3" w:rsidRPr="00581979" w:rsidRDefault="00CB49F3" w:rsidP="00581979">
      <w:pPr>
        <w:jc w:val="both"/>
        <w:rPr>
          <w:iCs/>
          <w:color w:val="FF0000"/>
          <w:sz w:val="22"/>
          <w:szCs w:val="22"/>
        </w:rPr>
      </w:pPr>
    </w:p>
    <w:p w:rsidR="00CB49F3" w:rsidRPr="00581979" w:rsidRDefault="00CB49F3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CB49F3" w:rsidRPr="00581979" w:rsidRDefault="00CB49F3" w:rsidP="00581979">
      <w:pPr>
        <w:jc w:val="both"/>
        <w:rPr>
          <w:iCs/>
          <w:color w:val="FF0000"/>
          <w:sz w:val="22"/>
          <w:szCs w:val="22"/>
        </w:rPr>
      </w:pPr>
    </w:p>
    <w:p w:rsidR="00CB49F3" w:rsidRPr="00581979" w:rsidRDefault="00CB49F3" w:rsidP="00581979">
      <w:pPr>
        <w:rPr>
          <w:color w:val="FF0000"/>
          <w:sz w:val="22"/>
          <w:szCs w:val="22"/>
          <w:lang w:eastAsia="pl-PL"/>
        </w:rPr>
      </w:pPr>
    </w:p>
    <w:p w:rsidR="00CB49F3" w:rsidRPr="00581979" w:rsidRDefault="00CB49F3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CB49F3" w:rsidRPr="00581979" w:rsidRDefault="00CB49F3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CB49F3" w:rsidRPr="00581979" w:rsidRDefault="00CB49F3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CB49F3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9F3" w:rsidRDefault="00CB49F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CB49F3" w:rsidRDefault="00CB49F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9F3" w:rsidRDefault="00CB49F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CB49F3" w:rsidRDefault="00CB49F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F3" w:rsidRDefault="00CB49F3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FS.271.5.2024                                                    </w:t>
    </w:r>
  </w:p>
  <w:p w:rsidR="00CB49F3" w:rsidRDefault="00CB49F3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3634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049D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40F0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4C3"/>
    <w:rsid w:val="007E3F00"/>
    <w:rsid w:val="007E4BDB"/>
    <w:rsid w:val="007F099B"/>
    <w:rsid w:val="007F6F4E"/>
    <w:rsid w:val="00822757"/>
    <w:rsid w:val="00827F77"/>
    <w:rsid w:val="00873F25"/>
    <w:rsid w:val="00884E42"/>
    <w:rsid w:val="008E279A"/>
    <w:rsid w:val="008E6EF9"/>
    <w:rsid w:val="008F16FD"/>
    <w:rsid w:val="009164EC"/>
    <w:rsid w:val="00917FE5"/>
    <w:rsid w:val="00923391"/>
    <w:rsid w:val="00937004"/>
    <w:rsid w:val="009460E3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18CC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B49F3"/>
    <w:rsid w:val="00CC72C6"/>
    <w:rsid w:val="00D129FC"/>
    <w:rsid w:val="00D207CF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05CE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5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374</Words>
  <Characters>2250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38</cp:revision>
  <dcterms:created xsi:type="dcterms:W3CDTF">2021-04-20T12:35:00Z</dcterms:created>
  <dcterms:modified xsi:type="dcterms:W3CDTF">2024-07-08T11:16:00Z</dcterms:modified>
</cp:coreProperties>
</file>